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02D60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5602D6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2D61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2D62" w14:textId="77777777" w:rsidR="00C44B8B" w:rsidRPr="00D51F7E" w:rsidRDefault="00C4126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4126C">
              <w:rPr>
                <w:b/>
                <w:sz w:val="26"/>
                <w:szCs w:val="26"/>
              </w:rPr>
              <w:t>202A_185</w:t>
            </w:r>
          </w:p>
        </w:tc>
      </w:tr>
      <w:tr w:rsidR="00A67559" w:rsidRPr="00AD3C21" w14:paraId="05602D66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D64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D65" w14:textId="77777777" w:rsidR="00A67559" w:rsidRPr="00C4126C" w:rsidRDefault="00C455E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4126C">
              <w:rPr>
                <w:b/>
                <w:sz w:val="26"/>
                <w:szCs w:val="26"/>
                <w:lang w:val="en-US"/>
              </w:rPr>
              <w:t>2007935</w:t>
            </w:r>
          </w:p>
        </w:tc>
      </w:tr>
    </w:tbl>
    <w:p w14:paraId="05602D67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5602D68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5602D69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5602D6A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5602D6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5602D6C" w14:textId="77777777" w:rsidR="00C44B8B" w:rsidRPr="00CB6078" w:rsidRDefault="00C44B8B" w:rsidP="00C44B8B"/>
    <w:p w14:paraId="05602D6D" w14:textId="77777777" w:rsidR="00C44B8B" w:rsidRPr="00CB6078" w:rsidRDefault="00C44B8B" w:rsidP="00C44B8B"/>
    <w:p w14:paraId="05602D6E" w14:textId="77777777" w:rsidR="00C44B8B" w:rsidRPr="00CB6078" w:rsidRDefault="00C44B8B" w:rsidP="00C44B8B"/>
    <w:p w14:paraId="05602D6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5602D70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05602D71" w14:textId="77777777" w:rsidR="00612811" w:rsidRPr="00F8342E" w:rsidRDefault="00057F9E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90113" w:rsidRPr="00290113">
        <w:rPr>
          <w:b/>
          <w:sz w:val="26"/>
          <w:szCs w:val="26"/>
        </w:rPr>
        <w:t>Коромысло 2КУ-12-1</w:t>
      </w:r>
      <w:r>
        <w:rPr>
          <w:b/>
          <w:sz w:val="26"/>
          <w:szCs w:val="26"/>
        </w:rPr>
        <w:t>)</w:t>
      </w:r>
      <w:r w:rsidR="00F8342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F8342E">
        <w:rPr>
          <w:b/>
          <w:sz w:val="26"/>
          <w:szCs w:val="26"/>
        </w:rPr>
        <w:t xml:space="preserve"> </w:t>
      </w:r>
      <w:r w:rsidR="00AA670B" w:rsidRPr="00F8342E">
        <w:rPr>
          <w:b/>
          <w:sz w:val="26"/>
          <w:szCs w:val="26"/>
          <w:u w:val="single"/>
        </w:rPr>
        <w:t>202</w:t>
      </w:r>
      <w:r w:rsidR="00AA670B" w:rsidRPr="00F8342E">
        <w:rPr>
          <w:b/>
          <w:sz w:val="26"/>
          <w:szCs w:val="26"/>
          <w:u w:val="single"/>
          <w:lang w:val="en-US"/>
        </w:rPr>
        <w:t>A</w:t>
      </w:r>
    </w:p>
    <w:p w14:paraId="05602D72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5602D7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5602D74" w14:textId="77777777" w:rsidR="004F4E9E" w:rsidRPr="00A67559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770408" w:rsidRPr="00770408">
        <w:rPr>
          <w:sz w:val="24"/>
          <w:szCs w:val="24"/>
        </w:rPr>
        <w:t>линейной арматуры и гасителей вибрации</w:t>
      </w:r>
      <w:r w:rsidR="00C4126C">
        <w:rPr>
          <w:sz w:val="24"/>
          <w:szCs w:val="24"/>
        </w:rPr>
        <w:t xml:space="preserve">                      </w:t>
      </w:r>
      <w:r w:rsidR="004F4E9E" w:rsidRPr="00CB6078">
        <w:rPr>
          <w:sz w:val="24"/>
          <w:szCs w:val="24"/>
        </w:rPr>
        <w:t xml:space="preserve">должны соответствовать параметрам </w:t>
      </w:r>
      <w:r w:rsidR="00C455E3" w:rsidRPr="0043388E">
        <w:rPr>
          <w:sz w:val="24"/>
          <w:szCs w:val="24"/>
        </w:rPr>
        <w:t>ТУ 3449-112-00111120-95</w:t>
      </w:r>
      <w:r w:rsidR="0043388E" w:rsidRPr="0043388E">
        <w:t xml:space="preserve"> </w:t>
      </w:r>
      <w:r w:rsidR="0043388E" w:rsidRPr="0043388E">
        <w:rPr>
          <w:sz w:val="24"/>
          <w:szCs w:val="24"/>
        </w:rPr>
        <w:t>Коромысла универсальные</w:t>
      </w:r>
      <w:r w:rsidR="0043388E">
        <w:rPr>
          <w:sz w:val="24"/>
          <w:szCs w:val="24"/>
        </w:rPr>
        <w:t>.</w:t>
      </w:r>
    </w:p>
    <w:p w14:paraId="05602D75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5602D76" w14:textId="77777777" w:rsidR="00CD10B7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5602DAA" wp14:editId="05602DAB">
            <wp:extent cx="3971925" cy="31051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602D77" w14:textId="77777777" w:rsidR="00CD10B7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5602DAC" wp14:editId="05602DAD">
            <wp:extent cx="4876800" cy="10858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602D78" w14:textId="77777777" w:rsidR="00CD10B7" w:rsidRPr="00CB6078" w:rsidRDefault="00CD10B7" w:rsidP="00CD10B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05602D7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5602D7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05602D7B" w14:textId="77777777" w:rsidR="006D44F0" w:rsidRPr="00A24900" w:rsidRDefault="006D44F0" w:rsidP="006D44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05602D7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5602D7D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5602D7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5602D7F" w14:textId="39280285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65ED0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5602D80" w14:textId="5A262072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B65ED0">
        <w:rPr>
          <w:sz w:val="24"/>
          <w:szCs w:val="24"/>
        </w:rPr>
        <w:t>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5602D81" w14:textId="117C61B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65ED0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05602D82" w14:textId="241D2DB7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65ED0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BB6B44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05602D83" w14:textId="64DB53EE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C55E2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5602D84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05602D85" w14:textId="2DD8C47B" w:rsidR="00DE0C6D" w:rsidRPr="00F64720" w:rsidRDefault="00843900" w:rsidP="006D44F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B65ED0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05602D86" w14:textId="77777777" w:rsidR="001C72DB" w:rsidRPr="00D51F7E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05602D87" w14:textId="77777777" w:rsidR="00F612AC" w:rsidRPr="00A67559" w:rsidRDefault="0043388E" w:rsidP="0043388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3388E">
        <w:rPr>
          <w:sz w:val="24"/>
          <w:szCs w:val="24"/>
          <w:lang w:val="en-US"/>
        </w:rPr>
        <w:t>ТУ 3449-112-00111120</w:t>
      </w:r>
      <w:r>
        <w:rPr>
          <w:sz w:val="24"/>
          <w:szCs w:val="24"/>
          <w:lang w:val="en-US"/>
        </w:rPr>
        <w:t xml:space="preserve">-95 </w:t>
      </w:r>
      <w:r w:rsidR="006D44F0">
        <w:rPr>
          <w:sz w:val="24"/>
          <w:szCs w:val="24"/>
        </w:rPr>
        <w:t>«</w:t>
      </w:r>
      <w:r>
        <w:rPr>
          <w:sz w:val="24"/>
          <w:szCs w:val="24"/>
          <w:lang w:val="en-US"/>
        </w:rPr>
        <w:t>Коромысла универсальные</w:t>
      </w:r>
      <w:r w:rsidR="006D44F0">
        <w:rPr>
          <w:sz w:val="24"/>
          <w:szCs w:val="24"/>
        </w:rPr>
        <w:t>»</w:t>
      </w:r>
      <w:r w:rsidR="00A67559" w:rsidRPr="00A67559">
        <w:rPr>
          <w:sz w:val="24"/>
          <w:szCs w:val="24"/>
        </w:rPr>
        <w:t>;</w:t>
      </w:r>
    </w:p>
    <w:p w14:paraId="05602D8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5602D89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5602D8A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602D8B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5602D8C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5602D8D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5602D8E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5602D8F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5602D90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87CD0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05602D9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5602D9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5602D93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2B799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5602D9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602D9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5602D96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5602D9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602D9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5602D99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5602D9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5602D9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5602D9C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5602D9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5602D9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5602D9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5602DA0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C21AF8">
        <w:rPr>
          <w:sz w:val="24"/>
          <w:szCs w:val="24"/>
        </w:rPr>
        <w:lastRenderedPageBreak/>
        <w:t xml:space="preserve">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5602DA1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5602DA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5602DA3" w14:textId="57CEF0D1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65ED0">
        <w:rPr>
          <w:szCs w:val="24"/>
        </w:rPr>
        <w:t>П</w:t>
      </w:r>
      <w:bookmarkStart w:id="0" w:name="_GoBack"/>
      <w:bookmarkEnd w:id="0"/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5602DA4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5602DA5" w14:textId="77777777" w:rsidR="001D6900" w:rsidRPr="00CB6078" w:rsidRDefault="001D6900" w:rsidP="00451C4D">
      <w:pPr>
        <w:rPr>
          <w:sz w:val="26"/>
          <w:szCs w:val="26"/>
        </w:rPr>
      </w:pPr>
    </w:p>
    <w:p w14:paraId="05602DA6" w14:textId="77777777" w:rsidR="004A2665" w:rsidRPr="00CB6078" w:rsidRDefault="004A2665" w:rsidP="00451C4D">
      <w:pPr>
        <w:rPr>
          <w:sz w:val="26"/>
          <w:szCs w:val="26"/>
        </w:rPr>
      </w:pPr>
    </w:p>
    <w:p w14:paraId="05602DA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5602DA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5602DA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02DB0" w14:textId="77777777" w:rsidR="00C12AF9" w:rsidRDefault="00C12AF9">
      <w:r>
        <w:separator/>
      </w:r>
    </w:p>
  </w:endnote>
  <w:endnote w:type="continuationSeparator" w:id="0">
    <w:p w14:paraId="05602DB1" w14:textId="77777777" w:rsidR="00C12AF9" w:rsidRDefault="00C1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02DAE" w14:textId="77777777" w:rsidR="00C12AF9" w:rsidRDefault="00C12AF9">
      <w:r>
        <w:separator/>
      </w:r>
    </w:p>
  </w:footnote>
  <w:footnote w:type="continuationSeparator" w:id="0">
    <w:p w14:paraId="05602DAF" w14:textId="77777777" w:rsidR="00C12AF9" w:rsidRDefault="00C12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02DB2" w14:textId="77777777" w:rsidR="00AD7048" w:rsidRDefault="00A27E3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5602DB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9E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BD8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CD0"/>
    <w:rsid w:val="00287E46"/>
    <w:rsid w:val="00290113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990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88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446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4F0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B05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29C2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E3D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62E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5E2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C9A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7EE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5ED0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AD6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B44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AF9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126C"/>
    <w:rsid w:val="00C4476E"/>
    <w:rsid w:val="00C44B8B"/>
    <w:rsid w:val="00C455E3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0B7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F7E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42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602D60"/>
  <w15:docId w15:val="{E20851D9-4406-451D-B74C-BD772920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159A3-D62D-4C46-80F2-0EAAACF9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94367-9DF1-40A0-8754-BEDD880C73C5}">
  <ds:schemaRefs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F75C448-0EFB-4A40-A518-62E8530E94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411DB8-76E7-4B1C-80F3-51DF0AE01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17</TotalTime>
  <Pages>4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7862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20</cp:revision>
  <cp:lastPrinted>2010-09-30T13:29:00Z</cp:lastPrinted>
  <dcterms:created xsi:type="dcterms:W3CDTF">2015-04-10T13:01:00Z</dcterms:created>
  <dcterms:modified xsi:type="dcterms:W3CDTF">2016-09-28T07:35:00Z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